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733" w:rsidRDefault="00981733" w:rsidP="00C20361">
      <w:pPr>
        <w:spacing w:line="360" w:lineRule="atLeast"/>
        <w:jc w:val="center"/>
        <w:rPr>
          <w:b/>
          <w:sz w:val="36"/>
          <w:szCs w:val="36"/>
        </w:rPr>
      </w:pPr>
      <w:bookmarkStart w:id="0" w:name="_GoBack"/>
      <w:bookmarkEnd w:id="0"/>
      <w:r w:rsidRPr="00C20361">
        <w:rPr>
          <w:b/>
          <w:sz w:val="36"/>
          <w:szCs w:val="36"/>
        </w:rPr>
        <w:t>Информация о выполняемых работах по содержанию  и ремонту  общего имущества</w:t>
      </w:r>
    </w:p>
    <w:p w:rsidR="00981733" w:rsidRPr="00C20361" w:rsidRDefault="00981733" w:rsidP="00C20361">
      <w:pPr>
        <w:spacing w:line="360" w:lineRule="atLeast"/>
        <w:jc w:val="center"/>
        <w:rPr>
          <w:b/>
          <w:sz w:val="36"/>
          <w:szCs w:val="36"/>
        </w:rPr>
      </w:pPr>
    </w:p>
    <w:p w:rsidR="00981733" w:rsidRPr="00C20361" w:rsidRDefault="00981733" w:rsidP="00C20361">
      <w:pPr>
        <w:spacing w:line="360" w:lineRule="atLeast"/>
        <w:jc w:val="center"/>
        <w:rPr>
          <w:b/>
          <w:sz w:val="36"/>
          <w:szCs w:val="36"/>
        </w:rPr>
      </w:pPr>
    </w:p>
    <w:p w:rsidR="00981733" w:rsidRPr="003709C4" w:rsidRDefault="00981733" w:rsidP="00723297">
      <w:pPr>
        <w:spacing w:line="360" w:lineRule="atLeast"/>
        <w:jc w:val="both"/>
        <w:rPr>
          <w:b/>
          <w:sz w:val="36"/>
          <w:szCs w:val="36"/>
        </w:rPr>
      </w:pPr>
      <w:r w:rsidRPr="003709C4">
        <w:rPr>
          <w:b/>
          <w:sz w:val="36"/>
          <w:szCs w:val="36"/>
        </w:rPr>
        <w:t>а) по содержанию и ремонту общего имущества в многоквартирном доме:</w:t>
      </w:r>
    </w:p>
    <w:p w:rsidR="00981733" w:rsidRPr="00C50437" w:rsidRDefault="00981733" w:rsidP="00723297">
      <w:pPr>
        <w:ind w:left="360" w:firstLine="54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Подметание полов во всех помещениях общего пользования (лестничные площадки и марши); мытьё лестничных площадок и маршей; обметание пыли с потолков; мытьё окон; уборка площадки перед входом в подъезд;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Влажная протирка подоконников, отопительных приборов; </w:t>
      </w:r>
    </w:p>
    <w:p w:rsidR="00981733" w:rsidRPr="00C50437" w:rsidRDefault="00981733" w:rsidP="00723297">
      <w:pPr>
        <w:ind w:left="360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Влажная протирка дверей, оконных решёток, стен, плафонов, почтовых ящиков на лестничных клетках;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Уборка чердачного и подвального помещения; 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Подметание земельного участка в летний период;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Уборка мусора с газона, очистка урн;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Уборка мусора на контейнерных площадках; 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Стрижка газона; 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Подрезка деревьев и кустов; </w:t>
      </w:r>
    </w:p>
    <w:p w:rsidR="00981733" w:rsidRPr="00C50437" w:rsidRDefault="00981733" w:rsidP="00723297">
      <w:pPr>
        <w:ind w:left="90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Очистка и ремонт детских и спортивных площадок, элементов благоустройства; 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Сдвижка и подметание снега при снегопаде; 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Ликвидация скользкости; </w:t>
      </w:r>
    </w:p>
    <w:p w:rsidR="00981733" w:rsidRPr="00C50437" w:rsidRDefault="00981733" w:rsidP="00723297">
      <w:pPr>
        <w:ind w:left="90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Сбрасывание снега с крыш, удаление сосулек; </w:t>
      </w:r>
    </w:p>
    <w:p w:rsidR="00981733" w:rsidRPr="00C50437" w:rsidRDefault="00981733" w:rsidP="00723297">
      <w:pPr>
        <w:ind w:left="360" w:firstLine="54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Вывоз твердых бытовых отходов (в том числе крупногабаритных и строительных отходов);</w:t>
      </w:r>
    </w:p>
    <w:p w:rsidR="00981733" w:rsidRPr="00C50437" w:rsidRDefault="00981733" w:rsidP="00723297">
      <w:pPr>
        <w:ind w:left="360" w:firstLine="54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Вывоз крупногабаритного мусора; </w:t>
      </w:r>
    </w:p>
    <w:p w:rsidR="00981733" w:rsidRPr="00C50437" w:rsidRDefault="00981733" w:rsidP="00723297">
      <w:pPr>
        <w:ind w:left="360" w:firstLine="54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Замена разбитых стекол окон и дверей в помещениях общего пользования; </w:t>
      </w:r>
    </w:p>
    <w:p w:rsidR="00981733" w:rsidRPr="00C50437" w:rsidRDefault="00981733" w:rsidP="00723297">
      <w:pPr>
        <w:ind w:left="360" w:right="228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Ремонт, регулировка и испытание систем центрального отопления, утепление и</w:t>
      </w:r>
      <w:r w:rsidRPr="00C50437">
        <w:rPr>
          <w:sz w:val="26"/>
          <w:szCs w:val="26"/>
        </w:rPr>
        <w:br/>
        <w:t xml:space="preserve">прочистка вентиляционных каналов, проверка состояния и ремонт продухов в цоколях зданий, ремонт и укрепление входных дверей; </w:t>
      </w:r>
    </w:p>
    <w:p w:rsidR="00981733" w:rsidRPr="00C50437" w:rsidRDefault="00981733" w:rsidP="00723297">
      <w:pPr>
        <w:ind w:left="360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Проведение технических осмотров и устранение незначительных неисправностей в системах водопровода и канализации, теплоснабжения электротехнических устройств; </w:t>
      </w:r>
    </w:p>
    <w:p w:rsidR="00981733" w:rsidRPr="00C50437" w:rsidRDefault="00981733" w:rsidP="00723297">
      <w:pPr>
        <w:ind w:left="360" w:firstLine="54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Регулировка и наладка систем отопления; </w:t>
      </w:r>
    </w:p>
    <w:p w:rsidR="00981733" w:rsidRPr="00C50437" w:rsidRDefault="00981733" w:rsidP="00723297">
      <w:pPr>
        <w:ind w:left="360" w:firstLine="54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Поверка и ремонт коллективных (общедомовых) приборов учета; </w:t>
      </w:r>
    </w:p>
    <w:p w:rsidR="00981733" w:rsidRPr="00C50437" w:rsidRDefault="00981733" w:rsidP="00723297">
      <w:pPr>
        <w:ind w:left="360" w:firstLine="540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Устранение аварий; </w:t>
      </w:r>
    </w:p>
    <w:p w:rsidR="00981733" w:rsidRPr="00C50437" w:rsidRDefault="00981733" w:rsidP="00723297">
      <w:pPr>
        <w:ind w:left="360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Выполнение заявок Собственника и (или) пользующихся его Помещением(ями) в этом Многоквартирном доме лиц по устранению иных недостатков; </w:t>
      </w:r>
    </w:p>
    <w:p w:rsidR="00981733" w:rsidRPr="00C50437" w:rsidRDefault="00981733" w:rsidP="00723297">
      <w:pPr>
        <w:ind w:left="360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Услуги подрядных организаций - дератизация дезинсекция, замеры сопротивления изоляции, поверка вентканалов;</w:t>
      </w:r>
    </w:p>
    <w:p w:rsidR="00981733" w:rsidRPr="00C50437" w:rsidRDefault="00981733" w:rsidP="00723297">
      <w:pPr>
        <w:ind w:left="360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Аварийно-диспетчерское обслуживание; </w:t>
      </w:r>
    </w:p>
    <w:p w:rsidR="00981733" w:rsidRPr="00C50437" w:rsidRDefault="00981733" w:rsidP="00723297">
      <w:pPr>
        <w:ind w:left="360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Услуги банков за прием платежей;</w:t>
      </w:r>
    </w:p>
    <w:p w:rsidR="00981733" w:rsidRPr="00C50437" w:rsidRDefault="00981733" w:rsidP="00723297">
      <w:pPr>
        <w:ind w:left="360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Услуги РСЦ;</w:t>
      </w:r>
    </w:p>
    <w:p w:rsidR="00981733" w:rsidRPr="00C50437" w:rsidRDefault="00981733" w:rsidP="00723297">
      <w:pPr>
        <w:ind w:left="360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Услуги по управлению;</w:t>
      </w:r>
    </w:p>
    <w:p w:rsidR="00981733" w:rsidRPr="00C50437" w:rsidRDefault="00981733" w:rsidP="00723297">
      <w:pPr>
        <w:ind w:left="360"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sym w:font="Wingdings" w:char="F0FC"/>
      </w:r>
      <w:r w:rsidRPr="00C50437">
        <w:rPr>
          <w:sz w:val="26"/>
          <w:szCs w:val="26"/>
        </w:rPr>
        <w:t xml:space="preserve"> Техническое обслуживание, госповерка, замена общедомовых приборов учета воды, тепла и узлов автоматики.</w:t>
      </w:r>
    </w:p>
    <w:p w:rsidR="00981733" w:rsidRPr="00C50437" w:rsidRDefault="00981733" w:rsidP="00723297">
      <w:pPr>
        <w:jc w:val="both"/>
        <w:rPr>
          <w:sz w:val="26"/>
          <w:szCs w:val="26"/>
        </w:rPr>
      </w:pPr>
    </w:p>
    <w:p w:rsidR="00981733" w:rsidRPr="003709C4" w:rsidRDefault="00981733" w:rsidP="00723297">
      <w:pPr>
        <w:jc w:val="both"/>
        <w:rPr>
          <w:b/>
          <w:sz w:val="36"/>
          <w:szCs w:val="36"/>
        </w:rPr>
      </w:pPr>
      <w:r w:rsidRPr="003709C4">
        <w:rPr>
          <w:b/>
          <w:sz w:val="36"/>
          <w:szCs w:val="36"/>
        </w:rPr>
        <w:t>б)услуги по обеспечению поставки в многоквартирный дом коммунальных ресурсов:</w:t>
      </w:r>
    </w:p>
    <w:p w:rsidR="00981733" w:rsidRPr="00C50437" w:rsidRDefault="00981733" w:rsidP="007232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0437">
        <w:rPr>
          <w:rFonts w:ascii="Times New Roman" w:hAnsi="Times New Roman" w:cs="Times New Roman"/>
          <w:sz w:val="26"/>
          <w:szCs w:val="26"/>
        </w:rPr>
        <w:t>холодное водоснабжение;</w:t>
      </w:r>
    </w:p>
    <w:p w:rsidR="00981733" w:rsidRPr="00C50437" w:rsidRDefault="00981733" w:rsidP="007232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0437">
        <w:rPr>
          <w:rFonts w:ascii="Times New Roman" w:hAnsi="Times New Roman" w:cs="Times New Roman"/>
          <w:sz w:val="26"/>
          <w:szCs w:val="26"/>
        </w:rPr>
        <w:t>горячее водоснабжение;</w:t>
      </w:r>
    </w:p>
    <w:p w:rsidR="00981733" w:rsidRPr="00C50437" w:rsidRDefault="00981733" w:rsidP="007232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0437">
        <w:rPr>
          <w:rFonts w:ascii="Times New Roman" w:hAnsi="Times New Roman" w:cs="Times New Roman"/>
          <w:sz w:val="26"/>
          <w:szCs w:val="26"/>
        </w:rPr>
        <w:t>водоотведение;</w:t>
      </w:r>
    </w:p>
    <w:p w:rsidR="00981733" w:rsidRPr="00C50437" w:rsidRDefault="00981733" w:rsidP="007232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0437">
        <w:rPr>
          <w:rFonts w:ascii="Times New Roman" w:hAnsi="Times New Roman" w:cs="Times New Roman"/>
          <w:sz w:val="26"/>
          <w:szCs w:val="26"/>
        </w:rPr>
        <w:t>электроснабжение;</w:t>
      </w:r>
    </w:p>
    <w:p w:rsidR="00981733" w:rsidRPr="00C50437" w:rsidRDefault="00981733" w:rsidP="007232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0437">
        <w:rPr>
          <w:rFonts w:ascii="Times New Roman" w:hAnsi="Times New Roman" w:cs="Times New Roman"/>
          <w:sz w:val="26"/>
          <w:szCs w:val="26"/>
        </w:rPr>
        <w:t>отопление.</w:t>
      </w:r>
    </w:p>
    <w:p w:rsidR="00981733" w:rsidRPr="00C50437" w:rsidRDefault="00981733" w:rsidP="00723297">
      <w:pPr>
        <w:ind w:firstLine="540"/>
        <w:jc w:val="both"/>
        <w:rPr>
          <w:sz w:val="26"/>
          <w:szCs w:val="26"/>
        </w:rPr>
      </w:pPr>
      <w:r w:rsidRPr="00C50437">
        <w:rPr>
          <w:sz w:val="26"/>
          <w:szCs w:val="26"/>
        </w:rPr>
        <w:t>Для этого управляющей организацией организовано заключение договоров на поставку коммунального ресурса и водоотведение с ресурсоснабжающими организациями:</w:t>
      </w:r>
      <w:r>
        <w:rPr>
          <w:sz w:val="26"/>
          <w:szCs w:val="26"/>
        </w:rPr>
        <w:t xml:space="preserve"> ООО «СТС»</w:t>
      </w:r>
      <w:r w:rsidRPr="00C50437">
        <w:rPr>
          <w:sz w:val="26"/>
          <w:szCs w:val="26"/>
        </w:rPr>
        <w:t xml:space="preserve">, </w:t>
      </w:r>
      <w:r>
        <w:rPr>
          <w:sz w:val="26"/>
          <w:szCs w:val="26"/>
        </w:rPr>
        <w:t>ЗАО</w:t>
      </w:r>
      <w:r w:rsidRPr="00C50437">
        <w:rPr>
          <w:sz w:val="26"/>
          <w:szCs w:val="26"/>
        </w:rPr>
        <w:t xml:space="preserve"> «</w:t>
      </w:r>
      <w:r>
        <w:rPr>
          <w:sz w:val="26"/>
          <w:szCs w:val="26"/>
        </w:rPr>
        <w:t>Водоснабжающая организация</w:t>
      </w:r>
      <w:r w:rsidRPr="00C50437">
        <w:rPr>
          <w:sz w:val="26"/>
          <w:szCs w:val="26"/>
        </w:rPr>
        <w:t>», ООО «ЭСКБ- Юг».</w:t>
      </w:r>
    </w:p>
    <w:p w:rsidR="00981733" w:rsidRPr="00C50437" w:rsidRDefault="00981733" w:rsidP="007232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0437">
        <w:rPr>
          <w:rFonts w:ascii="Times New Roman" w:hAnsi="Times New Roman" w:cs="Times New Roman"/>
          <w:sz w:val="26"/>
          <w:szCs w:val="26"/>
        </w:rPr>
        <w:t>В соответствии с условиями указанных договоров, управляющая организация осуществляет контроль за соблюдением условий договоров, качеством и количеством поставляемых коммунальных ресурсов, их исполнением, а также ведет их учет.</w:t>
      </w:r>
    </w:p>
    <w:p w:rsidR="00981733" w:rsidRDefault="00981733"/>
    <w:sectPr w:rsidR="00981733" w:rsidSect="00573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3297"/>
    <w:rsid w:val="003709C4"/>
    <w:rsid w:val="00573F74"/>
    <w:rsid w:val="00723297"/>
    <w:rsid w:val="008B122B"/>
    <w:rsid w:val="00981733"/>
    <w:rsid w:val="00B469F8"/>
    <w:rsid w:val="00C20361"/>
    <w:rsid w:val="00C47E96"/>
    <w:rsid w:val="00C50437"/>
    <w:rsid w:val="00D8545C"/>
    <w:rsid w:val="00E77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29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329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402</Words>
  <Characters>2297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</dc:creator>
  <cp:keywords/>
  <dc:description/>
  <cp:lastModifiedBy>User</cp:lastModifiedBy>
  <cp:revision>3</cp:revision>
  <dcterms:created xsi:type="dcterms:W3CDTF">2012-05-04T08:43:00Z</dcterms:created>
  <dcterms:modified xsi:type="dcterms:W3CDTF">2013-01-05T09:01:00Z</dcterms:modified>
</cp:coreProperties>
</file>